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BB0F5" w14:textId="77777777" w:rsidR="000C7F5A" w:rsidRDefault="000C7F5A" w:rsidP="000C7F5A"/>
    <w:p w14:paraId="35B09347" w14:textId="58BD60EE" w:rsidR="000C7F5A" w:rsidRPr="002E2B4B" w:rsidRDefault="00A760EA" w:rsidP="00A760EA">
      <w:pPr>
        <w:pStyle w:val="Kop1"/>
      </w:pPr>
      <w:r>
        <w:t xml:space="preserve">Formulier </w:t>
      </w:r>
      <w:r w:rsidR="00764F96">
        <w:t>8</w:t>
      </w:r>
      <w:bookmarkStart w:id="0" w:name="_GoBack"/>
      <w:bookmarkEnd w:id="0"/>
      <w:r>
        <w:t xml:space="preserve"> -</w:t>
      </w:r>
      <w:r w:rsidR="000C7F5A" w:rsidRPr="002E2B4B">
        <w:t xml:space="preserve"> Verklaring inzake </w:t>
      </w:r>
      <w:r w:rsidR="000C7F5A" w:rsidRPr="002653C2">
        <w:t>VERORDENING (EU) 2022/576</w:t>
      </w:r>
    </w:p>
    <w:p w14:paraId="520ED053" w14:textId="6F7C01AF" w:rsidR="000C7F5A" w:rsidRDefault="000C7F5A" w:rsidP="000C7F5A"/>
    <w:p w14:paraId="40863B63" w14:textId="77777777" w:rsidR="00A760EA" w:rsidRDefault="00A760EA" w:rsidP="00A760EA">
      <w:pPr>
        <w:spacing w:line="240" w:lineRule="atLeast"/>
      </w:pPr>
    </w:p>
    <w:p w14:paraId="03599A4D" w14:textId="3E48329B" w:rsidR="00A760EA" w:rsidRDefault="00764F96" w:rsidP="000C7F5A">
      <w:r w:rsidRPr="00764F96">
        <w:t>Behoort bij aanbesteding Calamiteiten Afvalwatertransportleidingen (AWTL) – INK2022.085.</w:t>
      </w:r>
    </w:p>
    <w:p w14:paraId="1D5AEF93" w14:textId="77777777" w:rsidR="000C7F5A" w:rsidRDefault="000C7F5A" w:rsidP="000C7F5A"/>
    <w:p w14:paraId="44A591B3" w14:textId="77777777" w:rsidR="000C7F5A" w:rsidRPr="002E2B4B" w:rsidRDefault="000C7F5A" w:rsidP="000C7F5A">
      <w:r w:rsidRPr="002E2B4B">
        <w:t>Naam en adres van de onderneming:</w:t>
      </w:r>
    </w:p>
    <w:p w14:paraId="2D7627F6" w14:textId="77777777" w:rsidR="000C7F5A" w:rsidRDefault="000C7F5A" w:rsidP="000C7F5A"/>
    <w:p w14:paraId="28E7C356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5E3D9235" w14:textId="77777777" w:rsidR="000C7F5A" w:rsidRDefault="000C7F5A" w:rsidP="000C7F5A"/>
    <w:p w14:paraId="7B1EDE88" w14:textId="77777777" w:rsidR="000C7F5A" w:rsidRPr="002E2B4B" w:rsidRDefault="000C7F5A" w:rsidP="000C7F5A">
      <w:r w:rsidRPr="002E2B4B">
        <w:t>Inschrijvingsnummer Kamer van Koophandel (inschrijvingsnummer van het</w:t>
      </w:r>
    </w:p>
    <w:p w14:paraId="6A4BFB18" w14:textId="77777777" w:rsidR="000C7F5A" w:rsidRPr="002E2B4B" w:rsidRDefault="000C7F5A" w:rsidP="000C7F5A">
      <w:proofErr w:type="gramStart"/>
      <w:r w:rsidRPr="002E2B4B">
        <w:t>handelsregister</w:t>
      </w:r>
      <w:proofErr w:type="gramEnd"/>
      <w:r w:rsidRPr="002E2B4B">
        <w:t xml:space="preserve"> of een overeenkomstig register van het land van vestiging van de</w:t>
      </w:r>
    </w:p>
    <w:p w14:paraId="7FECB2F0" w14:textId="77777777" w:rsidR="000C7F5A" w:rsidRPr="002E2B4B" w:rsidRDefault="000C7F5A" w:rsidP="000C7F5A">
      <w:proofErr w:type="gramStart"/>
      <w:r w:rsidRPr="002E2B4B">
        <w:t>onderneming</w:t>
      </w:r>
      <w:proofErr w:type="gramEnd"/>
      <w:r w:rsidRPr="002E2B4B">
        <w:t>):</w:t>
      </w:r>
    </w:p>
    <w:p w14:paraId="36999E9E" w14:textId="77777777" w:rsidR="000C7F5A" w:rsidRDefault="000C7F5A" w:rsidP="000C7F5A"/>
    <w:p w14:paraId="0E0F8A2E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0534BED6" w14:textId="77777777" w:rsidR="000C7F5A" w:rsidRDefault="000C7F5A" w:rsidP="000C7F5A"/>
    <w:p w14:paraId="5389CD17" w14:textId="77777777" w:rsidR="000C7F5A" w:rsidRPr="002E2B4B" w:rsidRDefault="000C7F5A" w:rsidP="000C7F5A">
      <w:r w:rsidRPr="002E2B4B">
        <w:t>Contactpersoon van de onderneming (naam, email, telefoon):</w:t>
      </w:r>
    </w:p>
    <w:p w14:paraId="23B5CB1C" w14:textId="77777777" w:rsidR="000C7F5A" w:rsidRDefault="000C7F5A" w:rsidP="000C7F5A"/>
    <w:p w14:paraId="103DC8C4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D4BC7A5" w14:textId="77777777" w:rsidR="000C7F5A" w:rsidRDefault="000C7F5A" w:rsidP="000C7F5A"/>
    <w:p w14:paraId="4F36C082" w14:textId="77777777" w:rsidR="000C7F5A" w:rsidRDefault="000C7F5A" w:rsidP="000C7F5A">
      <w:r w:rsidRPr="005363C9">
        <w:t xml:space="preserve">De Europese Unie heeft op 8 april 2022 nieuwe sancties ingesteld tegen </w:t>
      </w:r>
      <w:r>
        <w:t>(Wit-)</w:t>
      </w:r>
      <w:r w:rsidRPr="005363C9">
        <w:t>Rusland. Deze hebben ook gevolgen voor aanbestedingen van aanbestedende dienste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02842494" w14:textId="77777777" w:rsidR="000C7F5A" w:rsidRPr="00AF49C8" w:rsidRDefault="000C7F5A" w:rsidP="000C7F5A">
      <w:pPr>
        <w:spacing w:before="100" w:beforeAutospacing="1" w:after="100" w:afterAutospacing="1"/>
        <w:rPr>
          <w:color w:val="000000" w:themeColor="text1"/>
        </w:rPr>
      </w:pPr>
      <w:r w:rsidRPr="00AF49C8">
        <w:rPr>
          <w:color w:val="000000" w:themeColor="text1"/>
        </w:rPr>
        <w:t>Het verbod heeft betrekking op gunning van overheidsopdrachten met:</w:t>
      </w:r>
    </w:p>
    <w:p w14:paraId="227C0414" w14:textId="77777777" w:rsidR="000C7F5A" w:rsidRPr="00AF49C8" w:rsidRDefault="000C7F5A" w:rsidP="000C7F5A">
      <w:pPr>
        <w:numPr>
          <w:ilvl w:val="0"/>
          <w:numId w:val="31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gramStart"/>
      <w:r w:rsidRPr="00AF49C8">
        <w:rPr>
          <w:color w:val="000000" w:themeColor="text1"/>
        </w:rPr>
        <w:t>personen</w:t>
      </w:r>
      <w:proofErr w:type="gramEnd"/>
      <w:r w:rsidRPr="00AF49C8">
        <w:rPr>
          <w:color w:val="000000" w:themeColor="text1"/>
        </w:rPr>
        <w:t xml:space="preserve"> met een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 xml:space="preserve">Russische nationaliteit en personen of rechtspersonen (bedrijven, entiteiten of organen) die gevestigd zijn in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>Rusland;</w:t>
      </w:r>
    </w:p>
    <w:p w14:paraId="0AB54398" w14:textId="77777777" w:rsidR="000C7F5A" w:rsidRPr="00AF49C8" w:rsidRDefault="000C7F5A" w:rsidP="000C7F5A">
      <w:pPr>
        <w:numPr>
          <w:ilvl w:val="0"/>
          <w:numId w:val="31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gramStart"/>
      <w:r w:rsidRPr="00AF49C8">
        <w:rPr>
          <w:color w:val="000000" w:themeColor="text1"/>
        </w:rPr>
        <w:t>rechtspersonen</w:t>
      </w:r>
      <w:proofErr w:type="gramEnd"/>
      <w:r w:rsidRPr="00AF49C8">
        <w:rPr>
          <w:color w:val="000000" w:themeColor="text1"/>
        </w:rPr>
        <w:t xml:space="preserve"> (gevestigd in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 xml:space="preserve">Rusland of een ander land) die voor meer dan 50% eigendom zijn van een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>Russische partij zoals hierboven genoemd; en</w:t>
      </w:r>
    </w:p>
    <w:p w14:paraId="66EEDDE8" w14:textId="77777777" w:rsidR="000C7F5A" w:rsidRPr="000C5838" w:rsidRDefault="000C7F5A" w:rsidP="000C7F5A">
      <w:pPr>
        <w:numPr>
          <w:ilvl w:val="0"/>
          <w:numId w:val="31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gramStart"/>
      <w:r w:rsidRPr="00AF49C8">
        <w:rPr>
          <w:color w:val="000000" w:themeColor="text1"/>
        </w:rPr>
        <w:t>personen</w:t>
      </w:r>
      <w:proofErr w:type="gramEnd"/>
      <w:r w:rsidRPr="00AF49C8">
        <w:rPr>
          <w:color w:val="000000" w:themeColor="text1"/>
        </w:rPr>
        <w:t xml:space="preserve"> of rechtspersonen (gevestigd in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 xml:space="preserve">Rusland of een ander land) die handelen in belang van of op aanwijzing van een bovengenoemde </w:t>
      </w:r>
      <w:r>
        <w:rPr>
          <w:color w:val="000000" w:themeColor="text1"/>
        </w:rPr>
        <w:t>(Wit-)</w:t>
      </w:r>
      <w:r w:rsidRPr="00AF49C8">
        <w:rPr>
          <w:color w:val="000000" w:themeColor="text1"/>
        </w:rPr>
        <w:t>Russische partij</w:t>
      </w:r>
      <w:r>
        <w:rPr>
          <w:color w:val="000000" w:themeColor="text1"/>
        </w:rPr>
        <w:t xml:space="preserve">, </w:t>
      </w:r>
      <w:r w:rsidRPr="000C5838">
        <w:rPr>
          <w:color w:val="000000" w:themeColor="text1"/>
        </w:rPr>
        <w:t>met inbegrip van onderaannemers, leveranciers of entiteiten wier capaciteit wordt ingeroepen, wanneer zij meer dan 10 % van de waarde van de opdracht vertegenwoordigen</w:t>
      </w:r>
      <w:r>
        <w:rPr>
          <w:color w:val="000000" w:themeColor="text1"/>
        </w:rPr>
        <w:t>.</w:t>
      </w:r>
    </w:p>
    <w:p w14:paraId="74C3F641" w14:textId="77777777" w:rsidR="000C7F5A" w:rsidRPr="00F93692" w:rsidRDefault="000C7F5A" w:rsidP="000C7F5A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inschrijving </w:t>
      </w:r>
      <w:r>
        <w:t>dat bovengenoemde bepalingen niet van toepassing zijn op haar onderneming of haar onderaannemers.</w:t>
      </w:r>
    </w:p>
    <w:p w14:paraId="1CCB07D0" w14:textId="77777777" w:rsidR="000C7F5A" w:rsidRPr="00F93692" w:rsidRDefault="000C7F5A" w:rsidP="000C7F5A">
      <w:pPr>
        <w:ind w:left="1146"/>
      </w:pPr>
    </w:p>
    <w:p w14:paraId="33F77521" w14:textId="77777777" w:rsidR="000C7F5A" w:rsidRPr="002E2B4B" w:rsidRDefault="000C7F5A" w:rsidP="000C7F5A">
      <w:r w:rsidRPr="002E2B4B">
        <w:t>Na(a)m(en) vertegenwoordigingsbevoegde ondertekenaar(s):</w:t>
      </w:r>
    </w:p>
    <w:p w14:paraId="3755402A" w14:textId="77777777" w:rsidR="000C7F5A" w:rsidRDefault="000C7F5A" w:rsidP="000C7F5A"/>
    <w:p w14:paraId="5C8B688B" w14:textId="77777777" w:rsidR="000C7F5A" w:rsidRDefault="000C7F5A" w:rsidP="000C7F5A"/>
    <w:p w14:paraId="6B367BCD" w14:textId="77777777" w:rsidR="000C7F5A" w:rsidRPr="002E2B4B" w:rsidRDefault="000C7F5A" w:rsidP="000C7F5A">
      <w:r w:rsidRPr="002E2B4B">
        <w:t>………………………………………………………………………………………………………………………</w:t>
      </w:r>
    </w:p>
    <w:p w14:paraId="2438697A" w14:textId="77777777" w:rsidR="000C7F5A" w:rsidRDefault="000C7F5A" w:rsidP="000C7F5A"/>
    <w:p w14:paraId="2333267E" w14:textId="77777777" w:rsidR="000C7F5A" w:rsidRPr="002E2B4B" w:rsidRDefault="000C7F5A" w:rsidP="000C7F5A">
      <w:r w:rsidRPr="002E2B4B">
        <w:t>Datum:</w:t>
      </w:r>
    </w:p>
    <w:p w14:paraId="7C5879F3" w14:textId="77777777" w:rsidR="000C7F5A" w:rsidRDefault="000C7F5A" w:rsidP="000C7F5A"/>
    <w:p w14:paraId="42531984" w14:textId="36A90F01" w:rsidR="00743CDB" w:rsidRPr="00A8086E" w:rsidRDefault="000C7F5A" w:rsidP="00A8086E">
      <w:r w:rsidRPr="002E2B4B">
        <w:t>Handtekening(en):</w:t>
      </w:r>
    </w:p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764F96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764F96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764F96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7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C185D"/>
    <w:rsid w:val="000C3128"/>
    <w:rsid w:val="000C6A24"/>
    <w:rsid w:val="000C7F5A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40D75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56BD6"/>
    <w:rsid w:val="00764F9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760EA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fa0a1840-3a9a-4cb3-947f-d4d7fb553cb5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5e441efc-6006-434a-a17f-cb80a7bc997c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373B89-2D7A-4352-87D5-1A330AA0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C24854C.dotm</Template>
  <TotalTime>6</TotalTime>
  <Pages>1</Pages>
  <Words>286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4</cp:revision>
  <cp:lastPrinted>2020-07-15T11:13:00Z</cp:lastPrinted>
  <dcterms:created xsi:type="dcterms:W3CDTF">2022-05-11T07:05:00Z</dcterms:created>
  <dcterms:modified xsi:type="dcterms:W3CDTF">2022-05-11T13:22:00Z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